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AE7DD3" w:rsidRPr="00AE7DD3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Θήκες για </w:t>
            </w:r>
            <w:proofErr w:type="spellStart"/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πλάκες </w:t>
            </w:r>
            <w:bookmarkStart w:id="0" w:name="_GoBack"/>
            <w:bookmarkEnd w:id="0"/>
          </w:p>
        </w:tc>
      </w:tr>
      <w:tr w:rsidR="00AE7DD3" w:rsidRPr="00AE7DD3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E7DD3" w:rsidRPr="00AE7DD3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E7DD3" w:rsidRPr="00AE7DD3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E7DD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E7DD3" w:rsidRPr="00AE7DD3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DD3" w:rsidRPr="00AE7DD3" w:rsidRDefault="00AE7DD3" w:rsidP="00AE7DD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Θήκες πλαστικές για </w:t>
            </w:r>
            <w:proofErr w:type="spellStart"/>
            <w:r w:rsidRPr="00AE7DD3">
              <w:rPr>
                <w:rFonts w:ascii="Tahoma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AE7DD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πλάκες (26x76 </w:t>
            </w:r>
            <w:proofErr w:type="spellStart"/>
            <w:r w:rsidRPr="00AE7DD3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proofErr w:type="spellEnd"/>
            <w:r w:rsidRPr="00AE7DD3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E7DD3" w:rsidRPr="00AE7DD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AE7DD3" w:rsidRPr="00AE7DD3" w:rsidRDefault="00AE7DD3" w:rsidP="00AE7DD3">
            <w:pPr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hAnsi="Tahoma" w:cs="Tahoma"/>
                <w:sz w:val="18"/>
                <w:szCs w:val="18"/>
              </w:rPr>
              <w:t>Να είναι των 50 θέσεων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AE7DD3" w:rsidRPr="00AE7DD3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AE7DD3" w:rsidRPr="00AE7DD3" w:rsidRDefault="00AE7DD3" w:rsidP="00AE7DD3">
            <w:pPr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hAnsi="Tahoma" w:cs="Tahoma"/>
                <w:sz w:val="18"/>
                <w:szCs w:val="18"/>
              </w:rPr>
              <w:t xml:space="preserve">Να έχουν αριθμημένες θέσεις για τις </w:t>
            </w:r>
            <w:proofErr w:type="spellStart"/>
            <w:r w:rsidRPr="00AE7DD3">
              <w:rPr>
                <w:rFonts w:ascii="Tahoma" w:hAnsi="Tahoma" w:cs="Tahoma"/>
                <w:sz w:val="18"/>
                <w:szCs w:val="18"/>
              </w:rPr>
              <w:t>αντικειμενοφόρες</w:t>
            </w:r>
            <w:proofErr w:type="spellEnd"/>
            <w:r w:rsidRPr="00AE7DD3">
              <w:rPr>
                <w:rFonts w:ascii="Tahoma" w:hAnsi="Tahoma" w:cs="Tahoma"/>
                <w:sz w:val="18"/>
                <w:szCs w:val="18"/>
              </w:rPr>
              <w:t xml:space="preserve"> πλάκες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AE7DD3" w:rsidRPr="00AE7DD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AE7DD3" w:rsidRPr="00AE7DD3" w:rsidRDefault="00AE7DD3" w:rsidP="00AE7DD3">
            <w:pPr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hAnsi="Tahoma" w:cs="Tahoma"/>
                <w:sz w:val="18"/>
                <w:szCs w:val="18"/>
              </w:rPr>
              <w:t xml:space="preserve">Διαστάσεις: 230 x 97 x h 35 </w:t>
            </w:r>
            <w:proofErr w:type="spellStart"/>
            <w:r w:rsidRPr="00AE7DD3">
              <w:rPr>
                <w:rFonts w:ascii="Tahoma" w:hAnsi="Tahoma" w:cs="Tahoma"/>
                <w:sz w:val="18"/>
                <w:szCs w:val="18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AE7DD3" w:rsidRPr="00AE7DD3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AE7DD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E7DD3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AE7DD3" w:rsidRPr="00AE7DD3" w:rsidRDefault="00AE7DD3" w:rsidP="00AE7DD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AE7DD3" w:rsidRDefault="00B43CAA" w:rsidP="00AE7DD3"/>
    <w:sectPr w:rsidR="00B43CAA" w:rsidRPr="00AE7D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E7DD3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0DAF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60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2025-11-24T11:20:00Z</dcterms:created>
  <dcterms:modified xsi:type="dcterms:W3CDTF">2025-11-24T11:20:00Z</dcterms:modified>
</cp:coreProperties>
</file>